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AB5" w:rsidRDefault="00996AB5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996AB5" w:rsidRPr="008978B2" w:rsidRDefault="00996AB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996AB5" w:rsidRPr="008978B2" w:rsidRDefault="00996AB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05</w:t>
      </w:r>
      <w:r w:rsidRPr="0091422C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>04.2017</w:t>
      </w:r>
    </w:p>
    <w:p w:rsidR="00996AB5" w:rsidRPr="008978B2" w:rsidRDefault="00996AB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996AB5" w:rsidRPr="008978B2" w:rsidRDefault="00996AB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996AB5" w:rsidRPr="008978B2" w:rsidRDefault="00996AB5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996AB5" w:rsidRPr="008978B2" w:rsidRDefault="00996AB5" w:rsidP="006807B7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</w:t>
      </w:r>
      <w:bookmarkStart w:id="0" w:name="_GoBack"/>
      <w:bookmarkEnd w:id="0"/>
      <w:r w:rsidRPr="008978B2">
        <w:rPr>
          <w:rFonts w:ascii="Comic Sans MS" w:hAnsi="Comic Sans MS"/>
          <w:b/>
          <w:sz w:val="20"/>
          <w:szCs w:val="20"/>
        </w:rPr>
        <w:t>I</w:t>
      </w:r>
    </w:p>
    <w:p w:rsidR="00996AB5" w:rsidRDefault="00996AB5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96AB5" w:rsidRPr="00BD5E24" w:rsidRDefault="00996AB5" w:rsidP="00B62773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Sınıftaki renkler panosuna yeni bir renk (SİYAH) eklenir. Ç</w:t>
      </w:r>
      <w:r w:rsidRPr="00B62773">
        <w:rPr>
          <w:rFonts w:ascii="Comic Sans MS" w:hAnsi="Comic Sans MS" w:cs="Calibri"/>
          <w:sz w:val="20"/>
          <w:szCs w:val="20"/>
        </w:rPr>
        <w:t>oc</w:t>
      </w:r>
      <w:r w:rsidRPr="00997873">
        <w:rPr>
          <w:rFonts w:ascii="Comic Sans MS" w:hAnsi="Comic Sans MS" w:cs="Calibri"/>
          <w:sz w:val="20"/>
          <w:szCs w:val="20"/>
        </w:rPr>
        <w:t>uklara n</w:t>
      </w:r>
      <w:r w:rsidRPr="00997873">
        <w:rPr>
          <w:rFonts w:ascii="Comic Sans MS" w:hAnsi="Comic Sans MS"/>
          <w:sz w:val="20"/>
          <w:szCs w:val="20"/>
        </w:rPr>
        <w:t xml:space="preserve">asıl oldukları sorularak kısaca sohbet edilir. Çocuklara hangi öğrenme merkezine geçecekleri sorulup kararsız olanlara rehberlik edilir. </w:t>
      </w:r>
      <w:r>
        <w:rPr>
          <w:rFonts w:ascii="Comic Sans MS" w:hAnsi="Comic Sans MS"/>
          <w:sz w:val="20"/>
          <w:szCs w:val="20"/>
        </w:rPr>
        <w:t xml:space="preserve">Panoya ilave edilen yeni renge dikkatleri çekilir. </w:t>
      </w:r>
      <w:r w:rsidRPr="00997873">
        <w:rPr>
          <w:rFonts w:ascii="Comic Sans MS" w:hAnsi="Comic Sans MS"/>
          <w:sz w:val="20"/>
          <w:szCs w:val="20"/>
        </w:rPr>
        <w:t>Öğrenme merkezini</w:t>
      </w:r>
      <w:r w:rsidRPr="008978B2">
        <w:rPr>
          <w:rFonts w:ascii="Comic Sans MS" w:hAnsi="Comic Sans MS"/>
          <w:sz w:val="20"/>
          <w:szCs w:val="20"/>
        </w:rPr>
        <w:t xml:space="preserve"> seçen çocuk ilgisi doğrultusunda etkinliğini sürdürür.</w:t>
      </w:r>
    </w:p>
    <w:p w:rsidR="00996AB5" w:rsidRPr="008978B2" w:rsidRDefault="00996AB5" w:rsidP="00B62773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96AB5" w:rsidRPr="008978B2" w:rsidRDefault="00996AB5" w:rsidP="00B62773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996AB5" w:rsidRPr="008978B2" w:rsidRDefault="00996AB5" w:rsidP="00B62773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</w:p>
    <w:p w:rsidR="00996AB5" w:rsidRPr="008978B2" w:rsidRDefault="00996AB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996AB5" w:rsidRPr="008978B2" w:rsidRDefault="00996AB5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996AB5" w:rsidRPr="008978B2" w:rsidRDefault="00996AB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96AB5" w:rsidRPr="00BD5E24" w:rsidRDefault="00996AB5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KARA KARGA </w:t>
      </w:r>
      <w:r w:rsidRPr="008978B2">
        <w:rPr>
          <w:rFonts w:ascii="Comic Sans MS" w:hAnsi="Comic Sans MS"/>
          <w:sz w:val="20"/>
          <w:szCs w:val="20"/>
        </w:rPr>
        <w:t>” isimli</w:t>
      </w:r>
      <w:r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sanat 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996AB5" w:rsidRPr="008978B2" w:rsidRDefault="00996AB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96AB5" w:rsidRPr="008978B2" w:rsidRDefault="00996AB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996AB5" w:rsidRPr="008978B2" w:rsidRDefault="00996AB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996AB5" w:rsidRPr="008978B2" w:rsidRDefault="00996AB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996AB5" w:rsidRPr="008978B2" w:rsidRDefault="00996AB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996AB5" w:rsidRPr="008978B2" w:rsidRDefault="00996AB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996AB5" w:rsidRDefault="00996AB5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996AB5" w:rsidRPr="008978B2" w:rsidRDefault="00996AB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996AB5" w:rsidRPr="008978B2" w:rsidRDefault="00996AB5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996AB5" w:rsidRDefault="00996AB5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996AB5" w:rsidRDefault="00996AB5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996AB5" w:rsidRDefault="00996AB5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996AB5" w:rsidRDefault="00996AB5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996AB5" w:rsidRDefault="00996AB5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996AB5" w:rsidRDefault="00996AB5" w:rsidP="009E4493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KARA KARGA</w:t>
      </w:r>
    </w:p>
    <w:p w:rsidR="00996AB5" w:rsidRPr="00436F22" w:rsidRDefault="00996AB5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 Sanat 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 bireysel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996AB5" w:rsidRDefault="00996AB5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996AB5" w:rsidRDefault="00996AB5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996AB5" w:rsidRPr="00BB3A48" w:rsidRDefault="00996AB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3.85pt;width:331.5pt;height:417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">
            <v:textbox>
              <w:txbxContent>
                <w:p w:rsidR="00996AB5" w:rsidRDefault="00996AB5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996AB5" w:rsidRDefault="00996AB5" w:rsidP="00EA76AB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996AB5" w:rsidRPr="00EA76AB" w:rsidRDefault="00996AB5" w:rsidP="00EA76AB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996AB5" w:rsidRPr="00EA76AB" w:rsidRDefault="00996AB5" w:rsidP="00EA76A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6. Nesne ya da varlıkları özelliklerine göre eşleştirir. </w:t>
                  </w:r>
                </w:p>
                <w:p w:rsidR="00996AB5" w:rsidRPr="00EA76AB" w:rsidRDefault="00996AB5" w:rsidP="00EA76A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>Göstergeleri: Nesne/varlıkları rengine, şekline, büyüklüğüne, uzunluğuna, dokusuna, sesine, yapıldığı malzemeye, tadına, kokusuna, miktarına ve kullanım amaçları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na göre ayırt eder, eşleştirir.</w:t>
                  </w:r>
                </w:p>
                <w:p w:rsidR="00996AB5" w:rsidRPr="00EA76AB" w:rsidRDefault="00996AB5" w:rsidP="00EA76A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>Kazanım 7. Nesne ya da varlıkları özelliklerine göre gruplar.</w:t>
                  </w:r>
                </w:p>
                <w:p w:rsidR="00996AB5" w:rsidRPr="00EA76AB" w:rsidRDefault="00996AB5" w:rsidP="00EA76A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>Göstergeleri: Nesne/varlıkları rengine, şekline, büyüklüğüne, uzunluğuna, dokusuna, sesine, yapıldığı malzemeye, tadına, kokusuna,  miktarına ve ku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llanım amaçlarına göre gruplar.</w:t>
                  </w:r>
                </w:p>
                <w:p w:rsidR="00996AB5" w:rsidRPr="00EA76AB" w:rsidRDefault="00996AB5" w:rsidP="00EA76A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>Sosyal Duygusal Gelişim:</w:t>
                  </w:r>
                </w:p>
                <w:p w:rsidR="00996AB5" w:rsidRPr="00EA76AB" w:rsidRDefault="00996AB5" w:rsidP="00EA76A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3. Kendini yaratıcı yollarla ifade eder. </w:t>
                  </w:r>
                </w:p>
                <w:p w:rsidR="00996AB5" w:rsidRPr="00EA76AB" w:rsidRDefault="00996AB5" w:rsidP="00EA76A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>Göstergeleri: Duygu, düşünce ve hayallerini özgün yollarla ifade eder.  Nesneleri alışılmışın dışında kullanır. Özgün özellikler</w:t>
                  </w:r>
                  <w:r w:rsidRPr="00EA76A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taşıyan ürünler oluşturur.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46.9pt;margin-top:3.9pt;width:390.25pt;height:417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">
            <v:textbox>
              <w:txbxContent>
                <w:p w:rsidR="00996AB5" w:rsidRDefault="00996AB5" w:rsidP="00BC4E5B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996AB5" w:rsidRPr="000F63D2" w:rsidRDefault="00996AB5" w:rsidP="000F63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F63D2">
                    <w:rPr>
                      <w:rFonts w:ascii="Comic Sans MS" w:hAnsi="Comic Sans MS"/>
                      <w:sz w:val="20"/>
                      <w:szCs w:val="20"/>
                    </w:rPr>
                    <w:t>SİYAH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şiiri okunarak çocukların dikkati etkinliğe çekilir.</w:t>
                  </w:r>
                </w:p>
                <w:p w:rsidR="00996AB5" w:rsidRPr="000F63D2" w:rsidRDefault="00996AB5" w:rsidP="000F63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F63D2">
                    <w:rPr>
                      <w:rFonts w:ascii="Comic Sans MS" w:hAnsi="Comic Sans MS"/>
                      <w:sz w:val="20"/>
                      <w:szCs w:val="20"/>
                    </w:rPr>
                    <w:t>gece gibi karanlık</w:t>
                  </w:r>
                </w:p>
                <w:p w:rsidR="00996AB5" w:rsidRPr="000F63D2" w:rsidRDefault="00996AB5" w:rsidP="000F63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F63D2">
                    <w:rPr>
                      <w:rFonts w:ascii="Comic Sans MS" w:hAnsi="Comic Sans MS"/>
                      <w:sz w:val="20"/>
                      <w:szCs w:val="20"/>
                    </w:rPr>
                    <w:t>kömür gibi kapkara</w:t>
                  </w:r>
                </w:p>
                <w:p w:rsidR="00996AB5" w:rsidRPr="000F63D2" w:rsidRDefault="00996AB5" w:rsidP="000F63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F63D2">
                    <w:rPr>
                      <w:rFonts w:ascii="Comic Sans MS" w:hAnsi="Comic Sans MS"/>
                      <w:sz w:val="20"/>
                      <w:szCs w:val="20"/>
                    </w:rPr>
                    <w:t>kömürlükten çıkmışım</w:t>
                  </w:r>
                </w:p>
                <w:p w:rsidR="00996AB5" w:rsidRDefault="00996AB5" w:rsidP="000F63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F63D2">
                    <w:rPr>
                      <w:rFonts w:ascii="Comic Sans MS" w:hAnsi="Comic Sans MS"/>
                      <w:sz w:val="20"/>
                      <w:szCs w:val="20"/>
                    </w:rPr>
                    <w:t>siyahtır bir adımda</w:t>
                  </w:r>
                </w:p>
                <w:p w:rsidR="00996AB5" w:rsidRDefault="00996AB5" w:rsidP="000F63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96AB5" w:rsidRDefault="00996AB5" w:rsidP="000F63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Renkler panosuna yeni renk eklenir ve isminin SİYAH/KARA olduğu söylenir. Siyah renkteki nesnelere örnekler verilir (zeytin kömür gece asfalt ……vs) Siyah rengin diğer renklerden farklı bir özelliği vardır; bütün renklerin üzerini kapatır. Altındaki rengi göstermez. Bu nedenle bu rengi kullanırken daha dikkatli olmalıyız…… gibi kısa açıklamalar yapılır.</w:t>
                  </w:r>
                </w:p>
                <w:p w:rsidR="00996AB5" w:rsidRDefault="00996AB5" w:rsidP="000F63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96AB5" w:rsidRDefault="00996AB5" w:rsidP="000F63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Önceden hazırlanan KARGA resimleri boyaları dağıtılır, siyah renge boyamaları istenir. Tamamlanan resimler panoda sergilenir.</w:t>
                  </w:r>
                </w:p>
                <w:p w:rsidR="00996AB5" w:rsidRDefault="00996AB5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96AB5" w:rsidRPr="000656E2" w:rsidRDefault="00996AB5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56E2">
                    <w:rPr>
                      <w:rFonts w:ascii="Comic Sans MS" w:hAnsi="Comic Sans MS"/>
                      <w:sz w:val="20"/>
                      <w:szCs w:val="20"/>
                    </w:rPr>
                    <w:t>KARGA (tekerleme)</w:t>
                  </w:r>
                </w:p>
                <w:p w:rsidR="00996AB5" w:rsidRPr="000656E2" w:rsidRDefault="00996AB5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56E2">
                    <w:rPr>
                      <w:rFonts w:ascii="Comic Sans MS" w:hAnsi="Comic Sans MS"/>
                      <w:sz w:val="20"/>
                      <w:szCs w:val="20"/>
                    </w:rPr>
                    <w:t>Karga karga gak dedi.</w:t>
                  </w:r>
                </w:p>
                <w:p w:rsidR="00996AB5" w:rsidRPr="000656E2" w:rsidRDefault="00996AB5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56E2">
                    <w:rPr>
                      <w:rFonts w:ascii="Comic Sans MS" w:hAnsi="Comic Sans MS"/>
                      <w:sz w:val="20"/>
                      <w:szCs w:val="20"/>
                    </w:rPr>
                    <w:t>Çık şu dala bak dedi.</w:t>
                  </w:r>
                </w:p>
                <w:p w:rsidR="00996AB5" w:rsidRPr="000656E2" w:rsidRDefault="00996AB5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56E2">
                    <w:rPr>
                      <w:rFonts w:ascii="Comic Sans MS" w:hAnsi="Comic Sans MS"/>
                      <w:sz w:val="20"/>
                      <w:szCs w:val="20"/>
                    </w:rPr>
                    <w:t>Çıktım baktım o dala.</w:t>
                  </w:r>
                </w:p>
                <w:p w:rsidR="00996AB5" w:rsidRPr="000656E2" w:rsidRDefault="00996AB5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56E2">
                    <w:rPr>
                      <w:rFonts w:ascii="Comic Sans MS" w:hAnsi="Comic Sans MS"/>
                      <w:sz w:val="20"/>
                      <w:szCs w:val="20"/>
                    </w:rPr>
                    <w:t>Şu karga ne budala.</w:t>
                  </w:r>
                </w:p>
                <w:p w:rsidR="00996AB5" w:rsidRPr="000656E2" w:rsidRDefault="00996AB5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56E2">
                    <w:rPr>
                      <w:rFonts w:ascii="Comic Sans MS" w:hAnsi="Comic Sans MS"/>
                      <w:sz w:val="20"/>
                      <w:szCs w:val="20"/>
                    </w:rPr>
                    <w:t>Karga fındık getirdi.</w:t>
                  </w:r>
                </w:p>
                <w:p w:rsidR="00996AB5" w:rsidRPr="000656E2" w:rsidRDefault="00996AB5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56E2">
                    <w:rPr>
                      <w:rFonts w:ascii="Comic Sans MS" w:hAnsi="Comic Sans MS"/>
                      <w:sz w:val="20"/>
                      <w:szCs w:val="20"/>
                    </w:rPr>
                    <w:t xml:space="preserve">Fare yedi bitirdi. </w:t>
                  </w:r>
                </w:p>
                <w:p w:rsidR="00996AB5" w:rsidRPr="000656E2" w:rsidRDefault="00996AB5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56E2">
                    <w:rPr>
                      <w:rFonts w:ascii="Comic Sans MS" w:hAnsi="Comic Sans MS"/>
                      <w:sz w:val="20"/>
                      <w:szCs w:val="20"/>
                    </w:rPr>
                    <w:t>Onu tuttu bir kedi.</w:t>
                  </w:r>
                </w:p>
                <w:p w:rsidR="00996AB5" w:rsidRDefault="00996AB5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56E2">
                    <w:rPr>
                      <w:rFonts w:ascii="Comic Sans MS" w:hAnsi="Comic Sans MS"/>
                      <w:sz w:val="20"/>
                      <w:szCs w:val="20"/>
                    </w:rPr>
                    <w:t>Miyav dedi av dedi.</w:t>
                  </w:r>
                </w:p>
                <w:p w:rsidR="00996AB5" w:rsidRDefault="00996AB5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96AB5" w:rsidRDefault="00996AB5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Müzik açılır çocukların özgürce dans etmelerine fırsat verilir.</w:t>
                  </w:r>
                </w:p>
                <w:p w:rsidR="00996AB5" w:rsidRPr="000656E2" w:rsidRDefault="00996AB5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96AB5" w:rsidRPr="00BB3A48" w:rsidRDefault="00996AB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996AB5" w:rsidRDefault="00996AB5">
      <w:r w:rsidRPr="00BB3A48">
        <w:rPr>
          <w:rFonts w:ascii="Comic Sans MS" w:hAnsi="Comic Sans MS"/>
          <w:sz w:val="18"/>
          <w:szCs w:val="18"/>
        </w:rPr>
        <w:br w:type="page"/>
      </w:r>
    </w:p>
    <w:p w:rsidR="00996AB5" w:rsidRDefault="00996AB5" w:rsidP="00890E89">
      <w:r>
        <w:rPr>
          <w:noProof/>
        </w:rPr>
        <w:pict>
          <v:shape id="Text Box 9" o:spid="_x0000_s1028" type="#_x0000_t202" style="position:absolute;margin-left:350.65pt;margin-top:23.65pt;width:390pt;height:45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">
            <v:textbox>
              <w:txbxContent>
                <w:p w:rsidR="00996AB5" w:rsidRPr="00F621D5" w:rsidRDefault="00996AB5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</w:t>
                  </w: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YARLAMA</w:t>
                  </w:r>
                  <w:r>
                    <w:t xml:space="preserve">: </w:t>
                  </w: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Sınıfta desteklenmesi gereken yetersizliğe sahip bir çocuk varsa bu bölüme gerekli etkinlik uyarlaması yapılmalıdır.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346.9pt;margin-top:-41.6pt;width:393.75pt;height:48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">
            <v:textbox>
              <w:txbxContent>
                <w:p w:rsidR="00996AB5" w:rsidRDefault="00996AB5" w:rsidP="00F621D5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621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AİLE KATILIMI</w:t>
                  </w:r>
                </w:p>
                <w:p w:rsidR="00996AB5" w:rsidRPr="00EA76AB" w:rsidRDefault="00996AB5" w:rsidP="00F621D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>Evde siyah renkteki nesneleri bulma oyunu oynanmaları tavsiye edilir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4.85pt;margin-top:-41.6pt;width:331.5pt;height:107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">
            <v:textbox>
              <w:txbxContent>
                <w:p w:rsidR="00996AB5" w:rsidRPr="00436F22" w:rsidRDefault="00996AB5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996AB5" w:rsidRPr="00436F22" w:rsidRDefault="00996AB5" w:rsidP="009B2D3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Boyalar ve çalışma sayfaları</w:t>
                  </w:r>
                </w:p>
                <w:p w:rsidR="00996AB5" w:rsidRDefault="00996AB5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996AB5" w:rsidRPr="00890E89" w:rsidRDefault="00996AB5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karga</w:t>
                  </w:r>
                </w:p>
                <w:p w:rsidR="00996AB5" w:rsidRDefault="00996AB5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996AB5" w:rsidRPr="009B2D3F" w:rsidRDefault="00996AB5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Siyah / kara (renk)</w:t>
                  </w:r>
                </w:p>
                <w:p w:rsidR="00996AB5" w:rsidRPr="00436F22" w:rsidRDefault="00996AB5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996AB5" w:rsidRDefault="00996AB5" w:rsidP="00890E89"/>
    <w:p w:rsidR="00996AB5" w:rsidRDefault="00996AB5" w:rsidP="00890E89"/>
    <w:p w:rsidR="00996AB5" w:rsidRDefault="00996AB5" w:rsidP="00890E89"/>
    <w:p w:rsidR="00996AB5" w:rsidRDefault="00996AB5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>EĞERLENDİRME</w:t>
      </w:r>
    </w:p>
    <w:p w:rsidR="00996AB5" w:rsidRDefault="00996AB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Bugün hangi rengi tanıdık?</w:t>
      </w:r>
    </w:p>
    <w:p w:rsidR="00996AB5" w:rsidRDefault="00996AB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Siyah rengin özelliği nedir?</w:t>
      </w:r>
    </w:p>
    <w:p w:rsidR="00996AB5" w:rsidRDefault="00996AB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Siyahın diğer ismi nedir?</w:t>
      </w:r>
    </w:p>
    <w:p w:rsidR="00996AB5" w:rsidRDefault="00996AB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Siyah renkte olan neler vardır?</w:t>
      </w:r>
    </w:p>
    <w:p w:rsidR="00996AB5" w:rsidRDefault="00996AB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Karga ne renktedir?</w:t>
      </w:r>
    </w:p>
    <w:p w:rsidR="00996AB5" w:rsidRPr="00A513E1" w:rsidRDefault="00996AB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>
        <w:rPr>
          <w:rFonts w:ascii="Comic Sans MS" w:hAnsi="Comic Sans MS"/>
          <w:sz w:val="20"/>
          <w:szCs w:val="20"/>
        </w:rPr>
        <w:t xml:space="preserve">6.sayı/9. </w:t>
      </w:r>
      <w:r w:rsidRPr="00A513E1">
        <w:rPr>
          <w:rFonts w:ascii="Comic Sans MS" w:hAnsi="Comic Sans MS"/>
          <w:sz w:val="20"/>
          <w:szCs w:val="20"/>
        </w:rPr>
        <w:t>sayfa</w:t>
      </w:r>
      <w:r>
        <w:rPr>
          <w:rFonts w:ascii="Comic Sans MS" w:hAnsi="Comic Sans MS"/>
          <w:sz w:val="20"/>
          <w:szCs w:val="20"/>
        </w:rPr>
        <w:t xml:space="preserve"> yönerge doğrultusunda yapılır?</w:t>
      </w:r>
    </w:p>
    <w:sectPr w:rsidR="00996AB5" w:rsidRPr="00A513E1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AB5" w:rsidRDefault="00996AB5" w:rsidP="00806A98">
      <w:pPr>
        <w:spacing w:after="0" w:line="240" w:lineRule="auto"/>
      </w:pPr>
      <w:r>
        <w:separator/>
      </w:r>
    </w:p>
  </w:endnote>
  <w:endnote w:type="continuationSeparator" w:id="0">
    <w:p w:rsidR="00996AB5" w:rsidRDefault="00996AB5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AB5" w:rsidRDefault="00996AB5">
    <w:pPr>
      <w:pStyle w:val="Footer"/>
    </w:pPr>
  </w:p>
  <w:p w:rsidR="00996AB5" w:rsidRDefault="00996AB5">
    <w:pPr>
      <w:pStyle w:val="Footer"/>
    </w:pPr>
  </w:p>
  <w:p w:rsidR="00996AB5" w:rsidRDefault="00996A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AB5" w:rsidRDefault="00996AB5" w:rsidP="00806A98">
      <w:pPr>
        <w:spacing w:after="0" w:line="240" w:lineRule="auto"/>
      </w:pPr>
      <w:r>
        <w:separator/>
      </w:r>
    </w:p>
  </w:footnote>
  <w:footnote w:type="continuationSeparator" w:id="0">
    <w:p w:rsidR="00996AB5" w:rsidRDefault="00996AB5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656E2"/>
    <w:rsid w:val="000867DE"/>
    <w:rsid w:val="000D10F6"/>
    <w:rsid w:val="000D53C2"/>
    <w:rsid w:val="000D74E2"/>
    <w:rsid w:val="000F3B1A"/>
    <w:rsid w:val="000F63D2"/>
    <w:rsid w:val="00111DDF"/>
    <w:rsid w:val="00113F35"/>
    <w:rsid w:val="00150544"/>
    <w:rsid w:val="0015787C"/>
    <w:rsid w:val="00165788"/>
    <w:rsid w:val="00166F2C"/>
    <w:rsid w:val="001768DA"/>
    <w:rsid w:val="0018560E"/>
    <w:rsid w:val="00186208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41D3D"/>
    <w:rsid w:val="002A1BCC"/>
    <w:rsid w:val="002B5687"/>
    <w:rsid w:val="002C40DB"/>
    <w:rsid w:val="002F7B42"/>
    <w:rsid w:val="0030759F"/>
    <w:rsid w:val="00315189"/>
    <w:rsid w:val="00330AED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97BC7"/>
    <w:rsid w:val="004C5BC8"/>
    <w:rsid w:val="004D71CA"/>
    <w:rsid w:val="004E1EE0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4489B"/>
    <w:rsid w:val="006807B7"/>
    <w:rsid w:val="0068135B"/>
    <w:rsid w:val="006836CC"/>
    <w:rsid w:val="006B611B"/>
    <w:rsid w:val="006D1DC0"/>
    <w:rsid w:val="006D28C4"/>
    <w:rsid w:val="006D6401"/>
    <w:rsid w:val="006D6FD2"/>
    <w:rsid w:val="0070201C"/>
    <w:rsid w:val="00705541"/>
    <w:rsid w:val="0072462E"/>
    <w:rsid w:val="00760E27"/>
    <w:rsid w:val="00764F63"/>
    <w:rsid w:val="007706DB"/>
    <w:rsid w:val="00774F9B"/>
    <w:rsid w:val="00801790"/>
    <w:rsid w:val="00801C8B"/>
    <w:rsid w:val="008065CB"/>
    <w:rsid w:val="00806A98"/>
    <w:rsid w:val="008432E8"/>
    <w:rsid w:val="0085733F"/>
    <w:rsid w:val="008637FB"/>
    <w:rsid w:val="008854B3"/>
    <w:rsid w:val="008902E4"/>
    <w:rsid w:val="00890E89"/>
    <w:rsid w:val="008978B2"/>
    <w:rsid w:val="008B7296"/>
    <w:rsid w:val="008E20FE"/>
    <w:rsid w:val="0091422C"/>
    <w:rsid w:val="0092742D"/>
    <w:rsid w:val="009319CC"/>
    <w:rsid w:val="009322A4"/>
    <w:rsid w:val="009367C8"/>
    <w:rsid w:val="00936A51"/>
    <w:rsid w:val="0094126E"/>
    <w:rsid w:val="00942E94"/>
    <w:rsid w:val="00954DBC"/>
    <w:rsid w:val="00973CDA"/>
    <w:rsid w:val="00996AB5"/>
    <w:rsid w:val="00997873"/>
    <w:rsid w:val="009A20AC"/>
    <w:rsid w:val="009A586A"/>
    <w:rsid w:val="009A60E7"/>
    <w:rsid w:val="009B2D3F"/>
    <w:rsid w:val="009C2A7A"/>
    <w:rsid w:val="009E4493"/>
    <w:rsid w:val="00A0112F"/>
    <w:rsid w:val="00A10CBE"/>
    <w:rsid w:val="00A137A6"/>
    <w:rsid w:val="00A155B2"/>
    <w:rsid w:val="00A16277"/>
    <w:rsid w:val="00A2029B"/>
    <w:rsid w:val="00A4509A"/>
    <w:rsid w:val="00A513E1"/>
    <w:rsid w:val="00A52598"/>
    <w:rsid w:val="00A54085"/>
    <w:rsid w:val="00A60EC6"/>
    <w:rsid w:val="00A62724"/>
    <w:rsid w:val="00A70267"/>
    <w:rsid w:val="00A75FAB"/>
    <w:rsid w:val="00A83602"/>
    <w:rsid w:val="00A85CB0"/>
    <w:rsid w:val="00A93841"/>
    <w:rsid w:val="00AA06B0"/>
    <w:rsid w:val="00AC668E"/>
    <w:rsid w:val="00AD00DF"/>
    <w:rsid w:val="00AD188D"/>
    <w:rsid w:val="00AE0914"/>
    <w:rsid w:val="00AE40F7"/>
    <w:rsid w:val="00AE4369"/>
    <w:rsid w:val="00AE4AC3"/>
    <w:rsid w:val="00AE611F"/>
    <w:rsid w:val="00B131D1"/>
    <w:rsid w:val="00B242B0"/>
    <w:rsid w:val="00B34595"/>
    <w:rsid w:val="00B61BE7"/>
    <w:rsid w:val="00B62773"/>
    <w:rsid w:val="00B64698"/>
    <w:rsid w:val="00B67CE3"/>
    <w:rsid w:val="00B733D4"/>
    <w:rsid w:val="00BA482B"/>
    <w:rsid w:val="00BB3A48"/>
    <w:rsid w:val="00BC4E5B"/>
    <w:rsid w:val="00BC6104"/>
    <w:rsid w:val="00BD5E24"/>
    <w:rsid w:val="00BE067A"/>
    <w:rsid w:val="00C110B3"/>
    <w:rsid w:val="00C120B6"/>
    <w:rsid w:val="00C1578F"/>
    <w:rsid w:val="00C246D6"/>
    <w:rsid w:val="00C3789F"/>
    <w:rsid w:val="00C644FA"/>
    <w:rsid w:val="00C66B23"/>
    <w:rsid w:val="00C779FA"/>
    <w:rsid w:val="00C903B4"/>
    <w:rsid w:val="00CA20A7"/>
    <w:rsid w:val="00CC216B"/>
    <w:rsid w:val="00CC2D45"/>
    <w:rsid w:val="00CE11E7"/>
    <w:rsid w:val="00CE6E6F"/>
    <w:rsid w:val="00D94A26"/>
    <w:rsid w:val="00DE524A"/>
    <w:rsid w:val="00E1402F"/>
    <w:rsid w:val="00E3439D"/>
    <w:rsid w:val="00E4402B"/>
    <w:rsid w:val="00E47557"/>
    <w:rsid w:val="00E54A56"/>
    <w:rsid w:val="00E614B8"/>
    <w:rsid w:val="00E61B8E"/>
    <w:rsid w:val="00E823BB"/>
    <w:rsid w:val="00E8439E"/>
    <w:rsid w:val="00E9352F"/>
    <w:rsid w:val="00E95E77"/>
    <w:rsid w:val="00E9611D"/>
    <w:rsid w:val="00EA76AB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621D5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91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620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174</Words>
  <Characters>992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7</cp:revision>
  <dcterms:created xsi:type="dcterms:W3CDTF">2015-07-16T15:14:00Z</dcterms:created>
  <dcterms:modified xsi:type="dcterms:W3CDTF">2016-08-27T20:04:00Z</dcterms:modified>
</cp:coreProperties>
</file>